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1A7" w:rsidRPr="00952E35" w:rsidRDefault="00DD01A7" w:rsidP="00E37E29">
      <w:pPr>
        <w:spacing w:after="0"/>
        <w:ind w:left="6840" w:right="-10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9</w:t>
      </w:r>
    </w:p>
    <w:p w:rsidR="00DD01A7" w:rsidRDefault="00DD01A7" w:rsidP="00E37E29">
      <w:pPr>
        <w:pStyle w:val="BodyText"/>
        <w:spacing w:after="0" w:line="200" w:lineRule="atLeast"/>
        <w:ind w:left="6840" w:right="-101"/>
        <w:jc w:val="center"/>
        <w:rPr>
          <w:rFonts w:ascii="Times New Roman" w:hAnsi="Times New Roman"/>
          <w:sz w:val="28"/>
          <w:szCs w:val="28"/>
        </w:rPr>
      </w:pPr>
      <w:r w:rsidRPr="00952E35">
        <w:rPr>
          <w:rFonts w:ascii="Times New Roman" w:hAnsi="Times New Roman"/>
          <w:sz w:val="28"/>
          <w:szCs w:val="28"/>
        </w:rPr>
        <w:t xml:space="preserve">к </w:t>
      </w:r>
      <w:r w:rsidRPr="00952E35">
        <w:rPr>
          <w:rFonts w:ascii="Times New Roman" w:hAnsi="Times New Roman"/>
          <w:caps/>
          <w:sz w:val="28"/>
          <w:szCs w:val="28"/>
        </w:rPr>
        <w:t>П</w:t>
      </w:r>
      <w:r w:rsidRPr="00952E35">
        <w:rPr>
          <w:rFonts w:ascii="Times New Roman" w:hAnsi="Times New Roman"/>
          <w:sz w:val="28"/>
          <w:szCs w:val="28"/>
        </w:rPr>
        <w:t>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предоставления 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малым формам хозяйствования в АПК,</w:t>
      </w:r>
      <w:r>
        <w:rPr>
          <w:rFonts w:ascii="Times New Roman" w:hAnsi="Times New Roman"/>
          <w:sz w:val="28"/>
          <w:szCs w:val="28"/>
        </w:rPr>
        <w:t xml:space="preserve"> расположенным на территории м</w:t>
      </w:r>
      <w:r w:rsidRPr="00952E35">
        <w:rPr>
          <w:rFonts w:ascii="Times New Roman" w:hAnsi="Times New Roman"/>
          <w:sz w:val="28"/>
          <w:szCs w:val="28"/>
        </w:rPr>
        <w:t>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Гулькевичский район, на возмещение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части затрат на уплату процентов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кредитам, полученным в российских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кредитных организациях, и займам,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полученным в сельскохозяйственных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кредитных потребительских кооперативах</w:t>
      </w:r>
    </w:p>
    <w:p w:rsidR="00DD01A7" w:rsidRDefault="00DD01A7" w:rsidP="00A3216B">
      <w:pPr>
        <w:pStyle w:val="BodyText"/>
        <w:spacing w:after="0" w:line="200" w:lineRule="atLeast"/>
        <w:rPr>
          <w:rFonts w:ascii="Times New Roman" w:hAnsi="Times New Roman"/>
          <w:sz w:val="28"/>
          <w:szCs w:val="28"/>
        </w:rPr>
      </w:pPr>
    </w:p>
    <w:p w:rsidR="00DD01A7" w:rsidRDefault="00DD01A7" w:rsidP="00A3216B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DD01A7" w:rsidRDefault="00DD01A7" w:rsidP="00A3216B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расходах бюджета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органа местного самоуправления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bookmarkStart w:id="0" w:name="_GoBack"/>
      <w:bookmarkEnd w:id="0"/>
      <w:r w:rsidRPr="003B159B">
        <w:rPr>
          <w:rFonts w:ascii="Times New Roman" w:hAnsi="Times New Roman"/>
          <w:sz w:val="28"/>
          <w:szCs w:val="28"/>
          <w:lang w:eastAsia="ru-RU"/>
        </w:rPr>
        <w:t xml:space="preserve">, источником финансового </w:t>
      </w:r>
    </w:p>
    <w:p w:rsidR="00DD01A7" w:rsidRDefault="00DD01A7" w:rsidP="00A3216B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3B159B">
        <w:rPr>
          <w:rFonts w:ascii="Times New Roman" w:hAnsi="Times New Roman"/>
          <w:sz w:val="28"/>
          <w:szCs w:val="28"/>
          <w:lang w:eastAsia="ru-RU"/>
        </w:rPr>
        <w:t>беспечения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B159B">
        <w:rPr>
          <w:rFonts w:ascii="Times New Roman" w:hAnsi="Times New Roman"/>
          <w:sz w:val="28"/>
          <w:szCs w:val="28"/>
          <w:lang w:eastAsia="ru-RU"/>
        </w:rPr>
        <w:t xml:space="preserve">которых являются </w:t>
      </w:r>
      <w:r>
        <w:rPr>
          <w:rFonts w:ascii="Times New Roman" w:hAnsi="Times New Roman"/>
          <w:sz w:val="28"/>
          <w:szCs w:val="28"/>
          <w:lang w:eastAsia="ru-RU"/>
        </w:rPr>
        <w:t>субвенции из средств федерального</w:t>
      </w:r>
      <w:r w:rsidRPr="003B159B">
        <w:rPr>
          <w:rFonts w:ascii="Times New Roman" w:hAnsi="Times New Roman"/>
          <w:sz w:val="28"/>
          <w:szCs w:val="28"/>
          <w:lang w:eastAsia="ru-RU"/>
        </w:rPr>
        <w:t xml:space="preserve"> бюджета</w:t>
      </w:r>
    </w:p>
    <w:p w:rsidR="00DD01A7" w:rsidRDefault="00DD01A7" w:rsidP="00A3216B">
      <w:pPr>
        <w:pStyle w:val="BodyText"/>
        <w:spacing w:after="0" w:line="200" w:lineRule="atLeast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муниципальному образованию Гулькевичский район</w:t>
      </w:r>
    </w:p>
    <w:p w:rsidR="00DD01A7" w:rsidRDefault="00DD01A7" w:rsidP="00A3216B">
      <w:pPr>
        <w:pStyle w:val="BodyText"/>
        <w:spacing w:after="0" w:line="2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4B379F">
        <w:rPr>
          <w:rFonts w:ascii="Times New Roman" w:hAnsi="Times New Roman"/>
          <w:bCs/>
          <w:sz w:val="24"/>
          <w:szCs w:val="24"/>
          <w:lang w:eastAsia="ru-RU"/>
        </w:rPr>
        <w:t>(наименование муниципального образования)</w:t>
      </w:r>
    </w:p>
    <w:p w:rsidR="00DD01A7" w:rsidRPr="004B379F" w:rsidRDefault="00DD01A7" w:rsidP="00A3216B">
      <w:pPr>
        <w:pStyle w:val="BodyText"/>
        <w:spacing w:after="0" w:line="2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 состоянию на _______________________________________</w:t>
      </w:r>
    </w:p>
    <w:p w:rsidR="00DD01A7" w:rsidRPr="00A10696" w:rsidRDefault="00DD01A7" w:rsidP="00A3216B">
      <w:pPr>
        <w:pStyle w:val="BodyText"/>
        <w:spacing w:after="0" w:line="200" w:lineRule="atLeast"/>
        <w:jc w:val="center"/>
        <w:rPr>
          <w:rFonts w:ascii="Times New Roman" w:hAnsi="Times New Roman"/>
          <w:lang w:eastAsia="ru-RU"/>
        </w:rPr>
      </w:pPr>
    </w:p>
    <w:p w:rsidR="00DD01A7" w:rsidRPr="00E37E29" w:rsidRDefault="00DD01A7" w:rsidP="004F1866">
      <w:pPr>
        <w:pStyle w:val="BodyTextIndent"/>
        <w:jc w:val="right"/>
        <w:rPr>
          <w:sz w:val="28"/>
          <w:szCs w:val="28"/>
        </w:rPr>
      </w:pPr>
      <w:r w:rsidRPr="00E37E29">
        <w:rPr>
          <w:sz w:val="28"/>
          <w:szCs w:val="28"/>
        </w:rPr>
        <w:t>(в рублях)</w:t>
      </w:r>
    </w:p>
    <w:tbl>
      <w:tblPr>
        <w:tblW w:w="1554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4"/>
        <w:gridCol w:w="900"/>
        <w:gridCol w:w="1085"/>
        <w:gridCol w:w="709"/>
        <w:gridCol w:w="900"/>
        <w:gridCol w:w="1084"/>
        <w:gridCol w:w="1260"/>
        <w:gridCol w:w="900"/>
        <w:gridCol w:w="1100"/>
        <w:gridCol w:w="762"/>
        <w:gridCol w:w="900"/>
        <w:gridCol w:w="1085"/>
        <w:gridCol w:w="1085"/>
        <w:gridCol w:w="1134"/>
        <w:gridCol w:w="1069"/>
      </w:tblGrid>
      <w:tr w:rsidR="00DD01A7" w:rsidRPr="00E37E29" w:rsidTr="001A2C6A">
        <w:trPr>
          <w:trHeight w:val="238"/>
        </w:trPr>
        <w:tc>
          <w:tcPr>
            <w:tcW w:w="1574" w:type="dxa"/>
            <w:vMerge w:val="restart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Наименова-ние расходного обязатель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ства на осуществле-ние которого предоставле-на субсидия</w:t>
            </w:r>
          </w:p>
        </w:tc>
        <w:tc>
          <w:tcPr>
            <w:tcW w:w="900" w:type="dxa"/>
            <w:vMerge w:val="restart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Код бюд-жет-ной клас-сифи-кации</w:t>
            </w:r>
          </w:p>
        </w:tc>
        <w:tc>
          <w:tcPr>
            <w:tcW w:w="1085" w:type="dxa"/>
            <w:vMerge w:val="restart"/>
          </w:tcPr>
          <w:p w:rsidR="00DD01A7" w:rsidRPr="00E37E29" w:rsidRDefault="00DD01A7" w:rsidP="00E37E2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Остаток средств феде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раль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ного бюдже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та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1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янва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ря теку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щего года</w:t>
            </w:r>
          </w:p>
        </w:tc>
        <w:tc>
          <w:tcPr>
            <w:tcW w:w="2693" w:type="dxa"/>
            <w:gridSpan w:val="3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Предусмотрено средств на текущий год</w:t>
            </w:r>
          </w:p>
        </w:tc>
        <w:tc>
          <w:tcPr>
            <w:tcW w:w="1260" w:type="dxa"/>
            <w:vMerge w:val="restart"/>
          </w:tcPr>
          <w:p w:rsidR="00DD01A7" w:rsidRPr="00E37E29" w:rsidRDefault="00DD01A7" w:rsidP="0019432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Предус-мотрен-ный уровень финанси-рования за счет средств бюджета субъекта Россий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Федера-ции, %</w:t>
            </w:r>
          </w:p>
        </w:tc>
        <w:tc>
          <w:tcPr>
            <w:tcW w:w="900" w:type="dxa"/>
            <w:vMerge w:val="restart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Полу-чено из феде-раль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бюд-жета</w:t>
            </w:r>
          </w:p>
        </w:tc>
        <w:tc>
          <w:tcPr>
            <w:tcW w:w="1100" w:type="dxa"/>
            <w:vMerge w:val="restart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Вос-станов-лено по различ-ным основа-ниям средств феде-раль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ного бюдже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та прош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лых лет</w:t>
            </w:r>
          </w:p>
        </w:tc>
        <w:tc>
          <w:tcPr>
            <w:tcW w:w="2747" w:type="dxa"/>
            <w:gridSpan w:val="3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Перечислено сельхозтоваро-производителям на отчетную дату</w:t>
            </w:r>
          </w:p>
        </w:tc>
        <w:tc>
          <w:tcPr>
            <w:tcW w:w="1085" w:type="dxa"/>
            <w:vMerge w:val="restart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 xml:space="preserve">Факти-ческий уровень финан-сирова-ния за счет средств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br/>
              <w:t>бюдже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та субъек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та Рос-сийскойФедера-ции, %</w:t>
            </w:r>
          </w:p>
        </w:tc>
        <w:tc>
          <w:tcPr>
            <w:tcW w:w="1134" w:type="dxa"/>
            <w:vMerge w:val="restart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Возвра-щено в феде-ральный бюджет  за отчет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ный период</w:t>
            </w:r>
          </w:p>
        </w:tc>
        <w:tc>
          <w:tcPr>
            <w:tcW w:w="1069" w:type="dxa"/>
            <w:vMerge w:val="restart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Остаток средств феде-раль-ного</w:t>
            </w:r>
            <w:r w:rsidRPr="00E37E29">
              <w:rPr>
                <w:rFonts w:ascii="Times New Roman" w:hAnsi="Times New Roman"/>
                <w:sz w:val="24"/>
                <w:szCs w:val="24"/>
              </w:rPr>
              <w:br/>
              <w:t>бюдже-та на лице-вых счетах</w:t>
            </w:r>
          </w:p>
        </w:tc>
      </w:tr>
      <w:tr w:rsidR="00DD01A7" w:rsidRPr="00E37E29" w:rsidTr="001A2C6A">
        <w:trPr>
          <w:trHeight w:val="349"/>
        </w:trPr>
        <w:tc>
          <w:tcPr>
            <w:tcW w:w="1574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Все-го</w:t>
            </w:r>
          </w:p>
        </w:tc>
        <w:tc>
          <w:tcPr>
            <w:tcW w:w="1984" w:type="dxa"/>
            <w:gridSpan w:val="2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в т.ч. за счет средств</w:t>
            </w:r>
          </w:p>
        </w:tc>
        <w:tc>
          <w:tcPr>
            <w:tcW w:w="1260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  <w:vMerge w:val="restart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Все-го</w:t>
            </w:r>
          </w:p>
        </w:tc>
        <w:tc>
          <w:tcPr>
            <w:tcW w:w="1985" w:type="dxa"/>
            <w:gridSpan w:val="2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т.ч. за счет средств</w:t>
            </w:r>
          </w:p>
        </w:tc>
        <w:tc>
          <w:tcPr>
            <w:tcW w:w="1085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A7" w:rsidRPr="00E37E29" w:rsidTr="001A2C6A">
        <w:trPr>
          <w:trHeight w:val="109"/>
        </w:trPr>
        <w:tc>
          <w:tcPr>
            <w:tcW w:w="1574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феде-раль-ного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бюд-жета</w:t>
            </w:r>
          </w:p>
        </w:tc>
        <w:tc>
          <w:tcPr>
            <w:tcW w:w="1084" w:type="dxa"/>
          </w:tcPr>
          <w:p w:rsidR="00DD01A7" w:rsidRPr="00E37E29" w:rsidRDefault="00DD01A7" w:rsidP="0019432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бюд-жета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субъек-та Рос-сийскойФедера-ции</w:t>
            </w:r>
          </w:p>
        </w:tc>
        <w:tc>
          <w:tcPr>
            <w:tcW w:w="1260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D01A7" w:rsidRPr="00E37E29" w:rsidRDefault="00DD01A7" w:rsidP="00A106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феде-раль-ного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бюд-жета</w:t>
            </w:r>
          </w:p>
        </w:tc>
        <w:tc>
          <w:tcPr>
            <w:tcW w:w="1085" w:type="dxa"/>
          </w:tcPr>
          <w:p w:rsidR="00DD01A7" w:rsidRPr="00E37E29" w:rsidRDefault="00DD01A7" w:rsidP="0019432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бюд-жета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субъек-та Рос-сийской Феде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085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vAlign w:val="center"/>
          </w:tcPr>
          <w:p w:rsidR="00DD01A7" w:rsidRPr="00E37E29" w:rsidRDefault="00DD01A7" w:rsidP="00A106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A7" w:rsidRPr="00E37E29" w:rsidTr="001A2C6A">
        <w:trPr>
          <w:trHeight w:val="67"/>
        </w:trPr>
        <w:tc>
          <w:tcPr>
            <w:tcW w:w="1574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2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85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85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69" w:type="dxa"/>
            <w:vAlign w:val="center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D01A7" w:rsidRPr="00E37E29" w:rsidTr="001A2C6A">
        <w:trPr>
          <w:trHeight w:val="3103"/>
        </w:trPr>
        <w:tc>
          <w:tcPr>
            <w:tcW w:w="1574" w:type="dxa"/>
          </w:tcPr>
          <w:p w:rsidR="00DD01A7" w:rsidRPr="00E37E29" w:rsidRDefault="00DD01A7" w:rsidP="00E37E2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Субсидии на возмещение части затрат на уплату процентов по кредитам (займам), полученным на развитие малых форм хозяйствования на селе на срок до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 w:rsidRPr="00E37E29">
              <w:rPr>
                <w:rFonts w:ascii="Times New Roman" w:hAnsi="Times New Roman"/>
                <w:color w:val="000000"/>
                <w:sz w:val="24"/>
                <w:szCs w:val="24"/>
              </w:rPr>
              <w:t>8 лет</w:t>
            </w:r>
          </w:p>
        </w:tc>
        <w:tc>
          <w:tcPr>
            <w:tcW w:w="900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04 05 2670501</w:t>
            </w:r>
          </w:p>
        </w:tc>
        <w:tc>
          <w:tcPr>
            <w:tcW w:w="1085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гр.4=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гр.5+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гр.6</w:t>
            </w:r>
          </w:p>
        </w:tc>
        <w:tc>
          <w:tcPr>
            <w:tcW w:w="900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гр.7 =</w:t>
            </w:r>
            <w:r w:rsidRPr="00E37E29">
              <w:rPr>
                <w:rFonts w:ascii="Times New Roman" w:hAnsi="Times New Roman"/>
                <w:sz w:val="24"/>
                <w:szCs w:val="24"/>
              </w:rPr>
              <w:br/>
              <w:t>гр.6/гр.4</w:t>
            </w:r>
          </w:p>
        </w:tc>
        <w:tc>
          <w:tcPr>
            <w:tcW w:w="900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гр.10 = гр.11+</w:t>
            </w:r>
            <w:r w:rsidRPr="00E37E29">
              <w:rPr>
                <w:rFonts w:ascii="Times New Roman" w:hAnsi="Times New Roman"/>
                <w:sz w:val="24"/>
                <w:szCs w:val="24"/>
              </w:rPr>
              <w:br/>
              <w:t>гр.12</w:t>
            </w:r>
          </w:p>
        </w:tc>
        <w:tc>
          <w:tcPr>
            <w:tcW w:w="900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гр.13= гр.12/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гр.10</w:t>
            </w:r>
          </w:p>
        </w:tc>
        <w:tc>
          <w:tcPr>
            <w:tcW w:w="1134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DD01A7" w:rsidRPr="00E37E29" w:rsidRDefault="00DD01A7" w:rsidP="001A2C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E29">
              <w:rPr>
                <w:rFonts w:ascii="Times New Roman" w:hAnsi="Times New Roman"/>
                <w:sz w:val="24"/>
                <w:szCs w:val="24"/>
              </w:rPr>
              <w:t>гр.15=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гр.3+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E29">
              <w:rPr>
                <w:rFonts w:ascii="Times New Roman" w:hAnsi="Times New Roman"/>
                <w:sz w:val="24"/>
                <w:szCs w:val="24"/>
              </w:rPr>
              <w:t>гр.8+</w:t>
            </w:r>
            <w:r w:rsidRPr="00E37E29">
              <w:rPr>
                <w:rFonts w:ascii="Times New Roman" w:hAnsi="Times New Roman"/>
                <w:sz w:val="24"/>
                <w:szCs w:val="24"/>
              </w:rPr>
              <w:br/>
              <w:t>гр.9-гр.11-гр.14</w:t>
            </w:r>
          </w:p>
        </w:tc>
      </w:tr>
    </w:tbl>
    <w:p w:rsidR="00DD01A7" w:rsidRDefault="00DD01A7" w:rsidP="00A106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1A7" w:rsidRDefault="00DD01A7" w:rsidP="00A106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1A7" w:rsidRDefault="00DD01A7" w:rsidP="00A106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7368">
        <w:rPr>
          <w:rFonts w:ascii="Times New Roman" w:hAnsi="Times New Roman"/>
          <w:sz w:val="28"/>
          <w:szCs w:val="28"/>
        </w:rPr>
        <w:t>Целевое использование</w:t>
      </w:r>
      <w:r>
        <w:rPr>
          <w:rFonts w:ascii="Times New Roman" w:hAnsi="Times New Roman"/>
          <w:sz w:val="28"/>
          <w:szCs w:val="28"/>
        </w:rPr>
        <w:t xml:space="preserve"> субсидий в сумме: _______________________________________________________________________</w:t>
      </w:r>
    </w:p>
    <w:p w:rsidR="00DD01A7" w:rsidRPr="00A11565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  <w:r w:rsidRPr="00A11565">
        <w:rPr>
          <w:rFonts w:ascii="Times New Roman" w:hAnsi="Times New Roman"/>
          <w:sz w:val="28"/>
          <w:szCs w:val="28"/>
        </w:rPr>
        <w:t>Причины возникновения остатка:  ______________________________________________________________________________</w:t>
      </w:r>
    </w:p>
    <w:p w:rsidR="00DD01A7" w:rsidRPr="001A2C6A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1A7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22FD8">
        <w:rPr>
          <w:rFonts w:ascii="Times New Roman" w:hAnsi="Times New Roman"/>
          <w:sz w:val="28"/>
          <w:szCs w:val="28"/>
          <w:lang w:eastAsia="ru-RU"/>
        </w:rPr>
        <w:t>Глава муниципального</w:t>
      </w:r>
    </w:p>
    <w:p w:rsidR="00DD01A7" w:rsidRPr="00422FD8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422FD8">
        <w:rPr>
          <w:rFonts w:ascii="Times New Roman" w:hAnsi="Times New Roman"/>
          <w:sz w:val="28"/>
          <w:szCs w:val="28"/>
          <w:lang w:eastAsia="ru-RU"/>
        </w:rPr>
        <w:t>бразования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22FD8">
        <w:rPr>
          <w:rFonts w:ascii="Times New Roman" w:hAnsi="Times New Roman"/>
          <w:sz w:val="28"/>
          <w:szCs w:val="28"/>
          <w:lang w:eastAsia="ru-RU"/>
        </w:rPr>
        <w:t>Гулькевичский район                               ________________________                     ______________________</w:t>
      </w:r>
    </w:p>
    <w:p w:rsidR="00DD01A7" w:rsidRPr="00422FD8" w:rsidRDefault="00DD01A7" w:rsidP="00A10696">
      <w:pPr>
        <w:pStyle w:val="BodyText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2FD8">
        <w:rPr>
          <w:rFonts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Pr="00422FD8">
        <w:rPr>
          <w:rFonts w:ascii="Times New Roman" w:hAnsi="Times New Roman"/>
          <w:sz w:val="24"/>
          <w:szCs w:val="24"/>
          <w:lang w:eastAsia="ru-RU"/>
        </w:rPr>
        <w:t xml:space="preserve">(Ф.И.О.)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Pr="00422FD8">
        <w:rPr>
          <w:rFonts w:ascii="Times New Roman" w:hAnsi="Times New Roman"/>
          <w:sz w:val="24"/>
          <w:szCs w:val="24"/>
          <w:lang w:eastAsia="ru-RU"/>
        </w:rPr>
        <w:t xml:space="preserve">(подпись)   </w:t>
      </w:r>
    </w:p>
    <w:p w:rsidR="00DD01A7" w:rsidRPr="001A2C6A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1A7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  <w:r w:rsidRPr="00422FD8">
        <w:rPr>
          <w:rFonts w:ascii="Times New Roman" w:hAnsi="Times New Roman"/>
          <w:sz w:val="28"/>
          <w:szCs w:val="28"/>
        </w:rPr>
        <w:t>Руководитель муниципального казенного</w:t>
      </w:r>
    </w:p>
    <w:p w:rsidR="00DD01A7" w:rsidRPr="00422FD8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  <w:r w:rsidRPr="00422FD8">
        <w:rPr>
          <w:rFonts w:ascii="Times New Roman" w:hAnsi="Times New Roman"/>
          <w:sz w:val="28"/>
          <w:szCs w:val="28"/>
        </w:rPr>
        <w:t>учреждения «Централизованная бухгалтерия</w:t>
      </w:r>
    </w:p>
    <w:p w:rsidR="00DD01A7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  <w:r w:rsidRPr="00422FD8">
        <w:rPr>
          <w:rFonts w:ascii="Times New Roman" w:hAnsi="Times New Roman"/>
          <w:sz w:val="28"/>
          <w:szCs w:val="28"/>
        </w:rPr>
        <w:t>муниципального образования Гулькевичский район»</w:t>
      </w:r>
      <w:r>
        <w:rPr>
          <w:rFonts w:ascii="Times New Roman" w:hAnsi="Times New Roman"/>
          <w:sz w:val="28"/>
          <w:szCs w:val="28"/>
        </w:rPr>
        <w:t xml:space="preserve">                        ___________________                      ________________</w:t>
      </w:r>
    </w:p>
    <w:p w:rsidR="00DD01A7" w:rsidRDefault="00DD01A7" w:rsidP="00A10696">
      <w:pPr>
        <w:pStyle w:val="BodyTex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(Ф.И.О.)                                                     (подпись)</w:t>
      </w:r>
    </w:p>
    <w:p w:rsidR="00DD01A7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__________________ 20__ г.</w:t>
      </w:r>
    </w:p>
    <w:p w:rsidR="00DD01A7" w:rsidRPr="001A2C6A" w:rsidRDefault="00DD01A7" w:rsidP="00A10696">
      <w:pPr>
        <w:pStyle w:val="BodyText"/>
        <w:spacing w:after="0" w:line="240" w:lineRule="auto"/>
        <w:rPr>
          <w:rFonts w:ascii="Times New Roman" w:hAnsi="Times New Roman"/>
          <w:sz w:val="24"/>
          <w:szCs w:val="24"/>
        </w:rPr>
      </w:pPr>
      <w:r w:rsidRPr="001A2C6A">
        <w:rPr>
          <w:rFonts w:ascii="Times New Roman" w:hAnsi="Times New Roman"/>
          <w:sz w:val="24"/>
          <w:szCs w:val="24"/>
        </w:rPr>
        <w:t xml:space="preserve"> М.П.</w:t>
      </w:r>
    </w:p>
    <w:p w:rsidR="00DD01A7" w:rsidRPr="001A2C6A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1A7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Исполнитель:       _______________________ (Ф.И.О.)      тел.______________________</w:t>
      </w:r>
    </w:p>
    <w:p w:rsidR="00DD01A7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1A7" w:rsidRDefault="00DD01A7" w:rsidP="00A10696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1A7" w:rsidRPr="00852486" w:rsidRDefault="00DD01A7" w:rsidP="00A10696">
      <w:pPr>
        <w:pStyle w:val="BodyTextIndent"/>
        <w:spacing w:after="0"/>
        <w:ind w:left="0"/>
        <w:rPr>
          <w:sz w:val="28"/>
          <w:szCs w:val="28"/>
        </w:rPr>
      </w:pPr>
      <w:r w:rsidRPr="00852486">
        <w:rPr>
          <w:sz w:val="28"/>
          <w:szCs w:val="28"/>
        </w:rPr>
        <w:t>Заместитель главы муниципального</w:t>
      </w:r>
      <w:r>
        <w:rPr>
          <w:sz w:val="28"/>
          <w:szCs w:val="28"/>
        </w:rPr>
        <w:t xml:space="preserve"> </w:t>
      </w:r>
      <w:r w:rsidRPr="00852486">
        <w:rPr>
          <w:sz w:val="28"/>
          <w:szCs w:val="28"/>
        </w:rPr>
        <w:t xml:space="preserve">образования Гулькевичский район, </w:t>
      </w:r>
    </w:p>
    <w:p w:rsidR="00DD01A7" w:rsidRDefault="00DD01A7" w:rsidP="00A10696">
      <w:pPr>
        <w:pStyle w:val="BodyTextIndent"/>
        <w:spacing w:after="0"/>
        <w:ind w:left="0"/>
        <w:rPr>
          <w:sz w:val="28"/>
          <w:szCs w:val="28"/>
        </w:rPr>
      </w:pPr>
      <w:r w:rsidRPr="00852486">
        <w:rPr>
          <w:sz w:val="28"/>
          <w:szCs w:val="28"/>
        </w:rPr>
        <w:t xml:space="preserve">начальник управления сельского хозяйства, перерабатывающей </w:t>
      </w:r>
    </w:p>
    <w:p w:rsidR="00DD01A7" w:rsidRPr="00A222EC" w:rsidRDefault="00DD01A7" w:rsidP="00A10696">
      <w:pPr>
        <w:pStyle w:val="BodyTextIndent"/>
        <w:spacing w:after="0"/>
        <w:ind w:left="0"/>
        <w:rPr>
          <w:sz w:val="28"/>
          <w:szCs w:val="28"/>
        </w:rPr>
      </w:pPr>
      <w:r w:rsidRPr="00852486">
        <w:rPr>
          <w:sz w:val="28"/>
          <w:szCs w:val="28"/>
        </w:rPr>
        <w:t>промышленности</w:t>
      </w:r>
      <w:r>
        <w:rPr>
          <w:sz w:val="28"/>
          <w:szCs w:val="28"/>
        </w:rPr>
        <w:t xml:space="preserve"> </w:t>
      </w:r>
      <w:r w:rsidRPr="00A222EC">
        <w:rPr>
          <w:sz w:val="28"/>
          <w:szCs w:val="28"/>
        </w:rPr>
        <w:t xml:space="preserve">и охране окружающей среды                         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A222EC">
        <w:rPr>
          <w:sz w:val="28"/>
          <w:szCs w:val="28"/>
        </w:rPr>
        <w:t>Б.В. Караулов</w:t>
      </w:r>
    </w:p>
    <w:sectPr w:rsidR="00DD01A7" w:rsidRPr="00A222EC" w:rsidSect="001A2C6A">
      <w:headerReference w:type="even" r:id="rId7"/>
      <w:headerReference w:type="default" r:id="rId8"/>
      <w:pgSz w:w="16838" w:h="11906" w:orient="landscape"/>
      <w:pgMar w:top="1701" w:right="680" w:bottom="624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1A7" w:rsidRDefault="00DD01A7">
      <w:r>
        <w:separator/>
      </w:r>
    </w:p>
  </w:endnote>
  <w:endnote w:type="continuationSeparator" w:id="1">
    <w:p w:rsidR="00DD01A7" w:rsidRDefault="00DD0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1A7" w:rsidRDefault="00DD01A7">
      <w:r>
        <w:separator/>
      </w:r>
    </w:p>
  </w:footnote>
  <w:footnote w:type="continuationSeparator" w:id="1">
    <w:p w:rsidR="00DD01A7" w:rsidRDefault="00DD01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A7" w:rsidRDefault="00DD01A7" w:rsidP="00FE7BE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01A7" w:rsidRDefault="00DD01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A7" w:rsidRDefault="00DD01A7" w:rsidP="00FE7BE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D01A7" w:rsidRDefault="00DD01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998FD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71477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CF0A6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8A64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B108B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D097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BE06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F0D5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1A1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2B471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2A6"/>
    <w:rsid w:val="0000620C"/>
    <w:rsid w:val="00033F90"/>
    <w:rsid w:val="00092A58"/>
    <w:rsid w:val="00105DDF"/>
    <w:rsid w:val="001155F2"/>
    <w:rsid w:val="001532A6"/>
    <w:rsid w:val="0019432C"/>
    <w:rsid w:val="001A2C6A"/>
    <w:rsid w:val="001B604E"/>
    <w:rsid w:val="001D52B1"/>
    <w:rsid w:val="001F4C00"/>
    <w:rsid w:val="002B5564"/>
    <w:rsid w:val="003016E0"/>
    <w:rsid w:val="0031239D"/>
    <w:rsid w:val="0033432D"/>
    <w:rsid w:val="003601F8"/>
    <w:rsid w:val="0039540C"/>
    <w:rsid w:val="003B159B"/>
    <w:rsid w:val="003F243D"/>
    <w:rsid w:val="00422335"/>
    <w:rsid w:val="00422FD8"/>
    <w:rsid w:val="00452E1E"/>
    <w:rsid w:val="004654A8"/>
    <w:rsid w:val="0046716A"/>
    <w:rsid w:val="00474D21"/>
    <w:rsid w:val="004B379F"/>
    <w:rsid w:val="004D3928"/>
    <w:rsid w:val="004D75B0"/>
    <w:rsid w:val="004D7E3B"/>
    <w:rsid w:val="004F1866"/>
    <w:rsid w:val="00502881"/>
    <w:rsid w:val="005E26E6"/>
    <w:rsid w:val="00642145"/>
    <w:rsid w:val="00647CB8"/>
    <w:rsid w:val="0065462F"/>
    <w:rsid w:val="0066527F"/>
    <w:rsid w:val="006A139E"/>
    <w:rsid w:val="006D0906"/>
    <w:rsid w:val="006E42A6"/>
    <w:rsid w:val="006E4FA1"/>
    <w:rsid w:val="006E6279"/>
    <w:rsid w:val="00710596"/>
    <w:rsid w:val="007764E3"/>
    <w:rsid w:val="007844F1"/>
    <w:rsid w:val="00790F11"/>
    <w:rsid w:val="007928DC"/>
    <w:rsid w:val="00793C53"/>
    <w:rsid w:val="007F7368"/>
    <w:rsid w:val="00803F9D"/>
    <w:rsid w:val="00845429"/>
    <w:rsid w:val="00852486"/>
    <w:rsid w:val="00860422"/>
    <w:rsid w:val="00866DAA"/>
    <w:rsid w:val="00894415"/>
    <w:rsid w:val="008A5975"/>
    <w:rsid w:val="008B4056"/>
    <w:rsid w:val="00952E35"/>
    <w:rsid w:val="00981B0C"/>
    <w:rsid w:val="00984B17"/>
    <w:rsid w:val="0099422D"/>
    <w:rsid w:val="00997309"/>
    <w:rsid w:val="009B1502"/>
    <w:rsid w:val="009D082E"/>
    <w:rsid w:val="009D0EB3"/>
    <w:rsid w:val="009D2C6E"/>
    <w:rsid w:val="009F3B54"/>
    <w:rsid w:val="00A10696"/>
    <w:rsid w:val="00A11565"/>
    <w:rsid w:val="00A13005"/>
    <w:rsid w:val="00A16839"/>
    <w:rsid w:val="00A17228"/>
    <w:rsid w:val="00A222EC"/>
    <w:rsid w:val="00A3216B"/>
    <w:rsid w:val="00A357DC"/>
    <w:rsid w:val="00A54EB0"/>
    <w:rsid w:val="00A5602A"/>
    <w:rsid w:val="00A605BE"/>
    <w:rsid w:val="00A67906"/>
    <w:rsid w:val="00A95BFD"/>
    <w:rsid w:val="00B4652D"/>
    <w:rsid w:val="00B61FCC"/>
    <w:rsid w:val="00B64ABB"/>
    <w:rsid w:val="00B64ACC"/>
    <w:rsid w:val="00B71917"/>
    <w:rsid w:val="00BA503D"/>
    <w:rsid w:val="00BB4A7F"/>
    <w:rsid w:val="00BC5EF1"/>
    <w:rsid w:val="00BF4E14"/>
    <w:rsid w:val="00C026DC"/>
    <w:rsid w:val="00C1442C"/>
    <w:rsid w:val="00C35E82"/>
    <w:rsid w:val="00C434C0"/>
    <w:rsid w:val="00C72293"/>
    <w:rsid w:val="00C74103"/>
    <w:rsid w:val="00C7736F"/>
    <w:rsid w:val="00C9308C"/>
    <w:rsid w:val="00CD6DF8"/>
    <w:rsid w:val="00D4239C"/>
    <w:rsid w:val="00D676CA"/>
    <w:rsid w:val="00D70B6C"/>
    <w:rsid w:val="00DC1051"/>
    <w:rsid w:val="00DD01A7"/>
    <w:rsid w:val="00DF670E"/>
    <w:rsid w:val="00E173C5"/>
    <w:rsid w:val="00E239BE"/>
    <w:rsid w:val="00E37E29"/>
    <w:rsid w:val="00E81260"/>
    <w:rsid w:val="00E97057"/>
    <w:rsid w:val="00F16347"/>
    <w:rsid w:val="00F44EB5"/>
    <w:rsid w:val="00F50BE7"/>
    <w:rsid w:val="00F57304"/>
    <w:rsid w:val="00F63521"/>
    <w:rsid w:val="00FC4D32"/>
    <w:rsid w:val="00FE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92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B55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A59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5975"/>
    <w:rPr>
      <w:rFonts w:ascii="Tahoma" w:hAnsi="Tahoma"/>
      <w:sz w:val="16"/>
    </w:rPr>
  </w:style>
  <w:style w:type="paragraph" w:styleId="BodyTextIndent">
    <w:name w:val="Body Text Indent"/>
    <w:basedOn w:val="Normal"/>
    <w:link w:val="BodyTextIndentChar"/>
    <w:uiPriority w:val="99"/>
    <w:rsid w:val="00474D21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74D21"/>
    <w:rPr>
      <w:rFonts w:ascii="Times New Roman" w:hAnsi="Times New Roman"/>
      <w:sz w:val="20"/>
      <w:lang w:eastAsia="ru-RU"/>
    </w:rPr>
  </w:style>
  <w:style w:type="paragraph" w:styleId="NormalWeb">
    <w:name w:val="Normal (Web)"/>
    <w:basedOn w:val="Normal"/>
    <w:uiPriority w:val="99"/>
    <w:rsid w:val="00852486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173C5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844F1"/>
    <w:rPr>
      <w:lang w:eastAsia="en-US"/>
    </w:rPr>
  </w:style>
  <w:style w:type="paragraph" w:styleId="Header">
    <w:name w:val="header"/>
    <w:basedOn w:val="Normal"/>
    <w:link w:val="HeaderChar"/>
    <w:uiPriority w:val="99"/>
    <w:rsid w:val="001A2C6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6A32"/>
    <w:rPr>
      <w:lang w:eastAsia="en-US"/>
    </w:rPr>
  </w:style>
  <w:style w:type="character" w:styleId="PageNumber">
    <w:name w:val="page number"/>
    <w:basedOn w:val="DefaultParagraphFont"/>
    <w:uiPriority w:val="99"/>
    <w:rsid w:val="001A2C6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60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793</TotalTime>
  <Pages>3</Pages>
  <Words>510</Words>
  <Characters>2910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специалист-эксперт</dc:creator>
  <cp:keywords/>
  <dc:description/>
  <cp:lastModifiedBy>Morozova</cp:lastModifiedBy>
  <cp:revision>49</cp:revision>
  <cp:lastPrinted>2014-07-04T13:57:00Z</cp:lastPrinted>
  <dcterms:created xsi:type="dcterms:W3CDTF">2013-07-24T05:10:00Z</dcterms:created>
  <dcterms:modified xsi:type="dcterms:W3CDTF">2014-07-04T13:58:00Z</dcterms:modified>
</cp:coreProperties>
</file>